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9EC33" w14:textId="77777777" w:rsidR="00E716D5" w:rsidRDefault="00E716D5" w:rsidP="00E716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Margaret JONES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DB759FC" w14:textId="77777777" w:rsidR="00E716D5" w:rsidRDefault="00E716D5" w:rsidP="00E716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040351" w14:textId="77777777" w:rsidR="00E716D5" w:rsidRDefault="00E716D5" w:rsidP="00E716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B003468" w14:textId="77777777" w:rsidR="00E716D5" w:rsidRDefault="00E716D5" w:rsidP="00E716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John(q.v.).</w:t>
      </w:r>
    </w:p>
    <w:p w14:paraId="31E76EE5" w14:textId="77777777" w:rsidR="00E716D5" w:rsidRDefault="00E716D5" w:rsidP="00E716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6961D5D" w14:textId="77777777" w:rsidR="00E716D5" w:rsidRDefault="00E716D5" w:rsidP="00E716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F127EB" w14:textId="77777777" w:rsidR="00E716D5" w:rsidRDefault="00E716D5" w:rsidP="00E716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951F84" w14:textId="77777777" w:rsidR="00E716D5" w:rsidRDefault="00E716D5" w:rsidP="00E716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They made a plaint of trespass and taking against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Hoore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08E6C6D3" w14:textId="77777777" w:rsidR="00E716D5" w:rsidRDefault="00E716D5" w:rsidP="00E716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Longcot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Berkshire(q.v.).     (ibid.)</w:t>
      </w:r>
    </w:p>
    <w:p w14:paraId="18664527" w14:textId="77777777" w:rsidR="00E716D5" w:rsidRDefault="00E716D5" w:rsidP="00E716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779AFF" w14:textId="77777777" w:rsidR="00E716D5" w:rsidRDefault="00E716D5" w:rsidP="00E716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81FA75" w14:textId="77777777" w:rsidR="00E716D5" w:rsidRDefault="00E716D5" w:rsidP="00E716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April 2021</w:t>
      </w:r>
    </w:p>
    <w:p w14:paraId="1BC6E14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C063B" w14:textId="77777777" w:rsidR="00E716D5" w:rsidRDefault="00E716D5" w:rsidP="009139A6">
      <w:r>
        <w:separator/>
      </w:r>
    </w:p>
  </w:endnote>
  <w:endnote w:type="continuationSeparator" w:id="0">
    <w:p w14:paraId="5120FAF8" w14:textId="77777777" w:rsidR="00E716D5" w:rsidRDefault="00E716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BEE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6AB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0D1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D3EFB" w14:textId="77777777" w:rsidR="00E716D5" w:rsidRDefault="00E716D5" w:rsidP="009139A6">
      <w:r>
        <w:separator/>
      </w:r>
    </w:p>
  </w:footnote>
  <w:footnote w:type="continuationSeparator" w:id="0">
    <w:p w14:paraId="32832DBB" w14:textId="77777777" w:rsidR="00E716D5" w:rsidRDefault="00E716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247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67A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38D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6D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716D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3C91B"/>
  <w15:chartTrackingRefBased/>
  <w15:docId w15:val="{0D56596F-F8CD-480D-8A78-388AE4B8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16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2021-05-04T11:33:00Z</dcterms:created>
  <dcterms:modified xsi:type="dcterms:W3CDTF">2021-05-04T11:33:00Z</dcterms:modified>
</cp:coreProperties>
</file>